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705" w:rsidRDefault="000E2705" w:rsidP="000E270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Gilbert LEGH</w:t>
      </w:r>
      <w:r>
        <w:rPr>
          <w:rStyle w:val="Hyperlink"/>
          <w:u w:val="none"/>
        </w:rPr>
        <w:t xml:space="preserve">       (fl.1401)</w:t>
      </w:r>
    </w:p>
    <w:p w:rsidR="000E2705" w:rsidRDefault="000E2705" w:rsidP="000E270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E2705" w:rsidRDefault="000E2705" w:rsidP="000E270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E2705" w:rsidRDefault="000E2705" w:rsidP="000E270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13 Jul.</w:t>
      </w:r>
      <w:r>
        <w:rPr>
          <w:rStyle w:val="Hyperlink"/>
          <w:u w:val="none"/>
        </w:rPr>
        <w:tab/>
        <w:t>1401</w:t>
      </w:r>
      <w:r>
        <w:rPr>
          <w:rStyle w:val="Hyperlink"/>
          <w:u w:val="none"/>
        </w:rPr>
        <w:tab/>
        <w:t>He held a tenement in Sutton Prior, Devon.</w:t>
      </w:r>
    </w:p>
    <w:p w:rsidR="000E2705" w:rsidRDefault="000E2705" w:rsidP="000E270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ref.710/666)</w:t>
      </w:r>
    </w:p>
    <w:p w:rsidR="000E2705" w:rsidRDefault="000E2705" w:rsidP="000E270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E2705" w:rsidRDefault="000E2705" w:rsidP="000E270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E2705" w:rsidRDefault="000E2705" w:rsidP="000E270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25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705" w:rsidRDefault="000E2705" w:rsidP="00920DE3">
      <w:pPr>
        <w:spacing w:after="0" w:line="240" w:lineRule="auto"/>
      </w:pPr>
      <w:r>
        <w:separator/>
      </w:r>
    </w:p>
  </w:endnote>
  <w:endnote w:type="continuationSeparator" w:id="0">
    <w:p w:rsidR="000E2705" w:rsidRDefault="000E27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705" w:rsidRDefault="000E2705" w:rsidP="00920DE3">
      <w:pPr>
        <w:spacing w:after="0" w:line="240" w:lineRule="auto"/>
      </w:pPr>
      <w:r>
        <w:separator/>
      </w:r>
    </w:p>
  </w:footnote>
  <w:footnote w:type="continuationSeparator" w:id="0">
    <w:p w:rsidR="000E2705" w:rsidRDefault="000E27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705"/>
    <w:rsid w:val="000E270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E270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E270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2015-03-03T21:07:00Z</dcterms:created>
  <dcterms:modified xsi:type="dcterms:W3CDTF">2015-03-03T21:08:00Z</dcterms:modified>
</cp:coreProperties>
</file>